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1A86" w:rsidRDefault="00881A86" w:rsidP="00230130">
      <w:pPr>
        <w:spacing w:line="480" w:lineRule="exact"/>
        <w:ind w:left="142" w:right="-994" w:firstLine="27"/>
        <w:rPr>
          <w:rFonts w:ascii="Times New Roman" w:hAnsi="Times New Roman"/>
          <w:b/>
          <w:sz w:val="24"/>
          <w:szCs w:val="24"/>
        </w:rPr>
      </w:pPr>
    </w:p>
    <w:p w:rsidR="00881A86" w:rsidRDefault="00881A86" w:rsidP="00230130">
      <w:pPr>
        <w:spacing w:line="480" w:lineRule="exact"/>
        <w:ind w:right="140"/>
        <w:jc w:val="center"/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lang w:val="en-US"/>
        </w:rPr>
        <w:t xml:space="preserve">  </w:t>
      </w:r>
      <w:r>
        <w:rPr>
          <w:rFonts w:ascii="Times New Roman" w:hAnsi="Times New Roman"/>
          <w:b/>
          <w:sz w:val="24"/>
          <w:szCs w:val="24"/>
          <w:u w:val="single"/>
        </w:rPr>
        <w:t>INVENTARIO DEI  CESPITI</w:t>
      </w:r>
    </w:p>
    <w:p w:rsidR="00881A86" w:rsidRDefault="00881A86" w:rsidP="00230130">
      <w:pPr>
        <w:spacing w:line="480" w:lineRule="exact"/>
        <w:ind w:left="57" w:right="566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</w:rPr>
        <w:t xml:space="preserve">- </w:t>
      </w:r>
      <w:r>
        <w:rPr>
          <w:rFonts w:ascii="Times New Roman" w:hAnsi="Times New Roman"/>
          <w:b/>
          <w:u w:val="single"/>
        </w:rPr>
        <w:t>Elenco Beni:</w:t>
      </w:r>
    </w:p>
    <w:tbl>
      <w:tblPr>
        <w:tblW w:w="11042" w:type="dxa"/>
        <w:tblInd w:w="-214" w:type="dxa"/>
        <w:tblCellMar>
          <w:left w:w="70" w:type="dxa"/>
          <w:right w:w="70" w:type="dxa"/>
        </w:tblCellMar>
        <w:tblLook w:val="00A0"/>
      </w:tblPr>
      <w:tblGrid>
        <w:gridCol w:w="552"/>
        <w:gridCol w:w="984"/>
        <w:gridCol w:w="3993"/>
        <w:gridCol w:w="2122"/>
        <w:gridCol w:w="2040"/>
        <w:gridCol w:w="1351"/>
      </w:tblGrid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n°</w:t>
            </w:r>
          </w:p>
        </w:tc>
        <w:tc>
          <w:tcPr>
            <w:tcW w:w="98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Q.tà</w:t>
            </w:r>
          </w:p>
        </w:tc>
        <w:tc>
          <w:tcPr>
            <w:tcW w:w="399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DESCRIZIONE DEI MACCHINARI NEL LABORATORIO</w:t>
            </w:r>
          </w:p>
        </w:tc>
        <w:tc>
          <w:tcPr>
            <w:tcW w:w="212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Fotografia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Fotografia</w: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Valore</w:t>
            </w:r>
          </w:p>
        </w:tc>
      </w:tr>
      <w:tr w:rsidR="00881A86" w:rsidRPr="00C35F86" w:rsidTr="00230130">
        <w:trPr>
          <w:trHeight w:val="753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72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72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rPr>
                <w:color w:val="000000"/>
              </w:rPr>
            </w:pPr>
            <w:r w:rsidRPr="00C35F86">
              <w:rPr>
                <w:rFonts w:cs="Arial"/>
                <w:color w:val="000000"/>
              </w:rPr>
              <w:t>PREMONTA SINCRON 4 PR9 + APPRARECCHIO APPLICATORE COMPLETA DI AMPLIAMEMTO ED IMPIANTISTICA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12" o:spid="_x0000_i1025" type="#_x0000_t75" style="width:66.75pt;height:78pt;rotation:90;visibility:visible">
                  <v:imagedata r:id="rId4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" o:spid="_x0000_i1026" type="#_x0000_t75" style="width:69.75pt;height:76.5pt;rotation:90;visibility:visible">
                  <v:imagedata r:id="rId5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right"/>
              <w:rPr>
                <w:color w:val="000000"/>
              </w:rPr>
            </w:pPr>
            <w:r>
              <w:rPr>
                <w:color w:val="000000"/>
              </w:rPr>
              <w:t>€.  18.000,00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 xml:space="preserve">CALZERA ORMA 750 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5" o:spid="_x0000_i1027" type="#_x0000_t75" style="width:66pt;height:76.5pt;rotation:90;visibility:visible">
                  <v:imagedata r:id="rId6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" o:spid="_x0000_i1028" type="#_x0000_t75" style="width:66.75pt;height:82.5pt;rotation:90;visibility:visible">
                  <v:imagedata r:id="rId7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360" w:lineRule="auto"/>
              <w:jc w:val="right"/>
              <w:rPr>
                <w:color w:val="000000"/>
              </w:rPr>
            </w:pPr>
            <w:r>
              <w:rPr>
                <w:color w:val="000000"/>
              </w:rPr>
              <w:t>€.  12.000,00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FORNARINA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9" o:spid="_x0000_i1029" type="#_x0000_t75" style="width:69pt;height:73.5pt;rotation:90;visibility:visible">
                  <v:imagedata r:id="rId8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" o:spid="_x0000_i1030" type="#_x0000_t75" style="width:1in;height:83.25pt;rotation:90;visibility:visible">
                  <v:imagedata r:id="rId9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spacing w:before="240"/>
              <w:jc w:val="right"/>
            </w:pPr>
            <w:r w:rsidRPr="00C35F86">
              <w:t>€.  500,00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</w:p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SOFFIONE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2" o:spid="_x0000_i1031" type="#_x0000_t75" style="width:63.75pt;height:1in;rotation:90;visibility:visible">
                  <v:imagedata r:id="rId10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" o:spid="_x0000_i1032" type="#_x0000_t75" style="width:71.25pt;height:81.75pt;rotation:90;visibility:visible">
                  <v:imagedata r:id="rId11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300,00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b/>
                <w:color w:val="000000"/>
              </w:rPr>
            </w:pPr>
            <w:r>
              <w:rPr>
                <w:color w:val="000000"/>
              </w:rPr>
              <w:t xml:space="preserve">TIRAFIANCHI    </w:t>
            </w:r>
            <w:r>
              <w:rPr>
                <w:color w:val="000000"/>
                <w:highlight w:val="yellow"/>
              </w:rPr>
              <w:t>ATTENZIONE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3" o:spid="_x0000_i1033" type="#_x0000_t75" style="width:63pt;height:74.25pt;rotation:90;visibility:visible">
                  <v:imagedata r:id="rId12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" o:spid="_x0000_i1034" type="#_x0000_t75" style="width:58.5pt;height:82.5pt;rotation:90;visibility:visible">
                  <v:imagedata r:id="rId13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500,00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APPLICA CORDA OBE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4" o:spid="_x0000_i1035" type="#_x0000_t75" style="width:65.25pt;height:75pt;rotation:90;visibility:visible">
                  <v:imagedata r:id="rId14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6" o:spid="_x0000_i1036" type="#_x0000_t75" style="width:66.75pt;height:78pt;rotation:90;visibility:visible">
                  <v:imagedata r:id="rId15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500,00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9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  <w:lang w:val="en-US"/>
              </w:rPr>
            </w:pPr>
            <w:r>
              <w:rPr>
                <w:color w:val="000000"/>
                <w:lang w:val="en-US"/>
              </w:rPr>
              <w:t>FORNETTO ELVI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5" o:spid="_x0000_i1037" type="#_x0000_t75" style="width:69.75pt;height:75.75pt;rotation:90;visibility:visible">
                  <v:imagedata r:id="rId16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7" o:spid="_x0000_i1038" type="#_x0000_t75" style="width:69.75pt;height:79.5pt;rotation:90;visibility:visible">
                  <v:imagedata r:id="rId17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500,00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FORNO A VAPORE ELVI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6" o:spid="_x0000_i1039" type="#_x0000_t75" style="width:66.75pt;height:77.25pt;rotation:90;visibility:visible">
                  <v:imagedata r:id="rId18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" o:spid="_x0000_i1040" type="#_x0000_t75" style="width:76.5pt;height:87.75pt;rotation:90;visibility:visible">
                  <v:imagedata r:id="rId19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900,00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t>TERMOSTIRATRICE A VAPORE MODELLO TC 128 MAT. 6221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7" o:spid="_x0000_i1041" type="#_x0000_t75" style="width:81.75pt;height:81pt;rotation:90;visibility:visible">
                  <v:imagedata r:id="rId20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9" o:spid="_x0000_i1042" type="#_x0000_t75" style="width:81.75pt;height:87pt;rotation:90;visibility:visible">
                  <v:imagedata r:id="rId21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2.700,00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t xml:space="preserve">FERRETTO ELETTROTECNICA </w:t>
            </w:r>
            <w:r>
              <w:rPr>
                <w:highlight w:val="yellow"/>
              </w:rPr>
              <w:t>+ 1 PER FUORI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0" o:spid="_x0000_i1043" type="#_x0000_t75" style="width:93pt;height:65.25pt;visibility:visible">
                  <v:imagedata r:id="rId22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300,00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RASPATACCHI A NASTRO GINEV S/ASP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8" o:spid="_x0000_i1044" type="#_x0000_t75" style="width:74.25pt;height:63.75pt;visibility:visible">
                  <v:imagedata r:id="rId23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1" o:spid="_x0000_i1045" type="#_x0000_t75" style="width:80.25pt;height:66.75pt;visibility:visible">
                  <v:imagedata r:id="rId24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 xml:space="preserve">€.  </w:t>
            </w:r>
            <w:r w:rsidRPr="00C35F86">
              <w:t>1.000,00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RIBATTITRICE  C.G.C.  ALPE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9" o:spid="_x0000_i1046" type="#_x0000_t75" style="width:75.75pt;height:69.75pt;visibility:visible">
                  <v:imagedata r:id="rId25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3" o:spid="_x0000_i1047" type="#_x0000_t75" style="width:70.5pt;height:79.5pt;rotation:90;visibility:visible">
                  <v:imagedata r:id="rId26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>€.  1.500,00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BOETTATRICE ESA/CB PN SAREMA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0" o:spid="_x0000_i1048" type="#_x0000_t75" style="width:66.75pt;height:68.25pt;rotation:90;visibility:visible">
                  <v:imagedata r:id="rId27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4" o:spid="_x0000_i1049" type="#_x0000_t75" style="width:69pt;height:79.5pt;rotation:90;visibility:visible">
                  <v:imagedata r:id="rId28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>€.  2.500,00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t>RASPA MONO AMIC GINEV SN 1 B MATR. 17158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1" o:spid="_x0000_i1050" type="#_x0000_t75" style="width:63pt;height:66.75pt;rotation:90;visibility:visible">
                  <v:imagedata r:id="rId29" o:title=""/>
                </v:shape>
              </w:pict>
            </w:r>
            <w:r>
              <w:rPr>
                <w:color w:val="000000"/>
              </w:rPr>
              <w:t> 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6" o:spid="_x0000_i1051" type="#_x0000_t75" style="width:69.75pt;height:79.5pt;rotation:90;visibility:visible">
                  <v:imagedata r:id="rId30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800,00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PRESSA A CAMPANA CON CAMPANA MAGGIORATA MOD. 720 DM - TALAMONTI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2" o:spid="_x0000_i1052" type="#_x0000_t75" style="width:66.75pt;height:66.75pt;rotation:90;visibility:visible">
                  <v:imagedata r:id="rId31" o:title=""/>
                </v:shape>
              </w:pict>
            </w:r>
            <w:r>
              <w:rPr>
                <w:color w:val="000000"/>
              </w:rPr>
              <w:t> </w: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7" o:spid="_x0000_i1053" type="#_x0000_t75" style="width:71.25pt;height:80.25pt;rotation:90;visibility:visible">
                  <v:imagedata r:id="rId32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>€.  3.700,00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FORNETTO RIATTIVATORE ELVI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3" o:spid="_x0000_i1054" type="#_x0000_t75" style="width:66.75pt;height:73.5pt;rotation:90;visibility:visible">
                  <v:imagedata r:id="rId33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0" o:spid="_x0000_i1055" type="#_x0000_t75" style="width:66pt;height:78.75pt;rotation:90;visibility:visible">
                  <v:imagedata r:id="rId34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>€.  300,00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17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PRESSA  AD ELEMENTI SIGMA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4" o:spid="_x0000_i1056" type="#_x0000_t75" style="width:62.25pt;height:76.5pt;rotation:90;visibility:visible">
                  <v:imagedata r:id="rId35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1" o:spid="_x0000_i1057" type="#_x0000_t75" style="width:63pt;height:81.75pt;rotation:90;visibility:visible">
                  <v:imagedata r:id="rId36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>€.  2.000,00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RIPULITRICE FIORETTO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2" o:spid="_x0000_i1058" type="#_x0000_t75" style="width:81.75pt;height:57pt;visibility:visible">
                  <v:imagedata r:id="rId37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>€.  300,00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19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FISSATACCHI BRUSTIA FT3001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5" o:spid="_x0000_i1059" type="#_x0000_t75" style="width:66pt;height:77.25pt;rotation:90;visibility:visible">
                  <v:imagedata r:id="rId38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3" o:spid="_x0000_i1060" type="#_x0000_t75" style="width:67.5pt;height:81.75pt;rotation:90;visibility:visible">
                  <v:imagedata r:id="rId39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  2.500,00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SMERIGLIATRICE VOLBER 161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4" o:spid="_x0000_i1061" type="#_x0000_t75" style="width:86.25pt;height:65.25pt;visibility:visible">
                  <v:imagedata r:id="rId40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>€.  400,00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GARBASPERONI GIOVI 402/C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6" o:spid="_x0000_i1062" type="#_x0000_t75" style="width:69.75pt;height:75.75pt;rotation:90;visibility:visible">
                  <v:imagedata r:id="rId41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6" o:spid="_x0000_i1063" type="#_x0000_t75" style="width:66pt;height:84pt;rotation:90;visibility:visible">
                  <v:imagedata r:id="rId42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>€.  2.000,00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22</w:t>
            </w:r>
          </w:p>
        </w:tc>
        <w:tc>
          <w:tcPr>
            <w:tcW w:w="9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RASPA PICCOLA VOLBER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7" o:spid="_x0000_i1064" type="#_x0000_t75" style="width:66pt;height:81pt;rotation:90;visibility:visible">
                  <v:imagedata r:id="rId43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18" o:spid="_x0000_i1065" type="#_x0000_t75" style="width:78pt;height:64.5pt;visibility:visible">
                  <v:imagedata r:id="rId44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350,00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23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  <w:rPr>
                <w:rFonts w:cs="Arial"/>
                <w:color w:val="333333"/>
              </w:rPr>
            </w:pPr>
            <w:r>
              <w:rPr>
                <w:color w:val="000000"/>
              </w:rPr>
              <w:t>APPLICA SOLETTE ALPE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8" o:spid="_x0000_i1066" type="#_x0000_t75" style="width:72.75pt;height:76.5pt;rotation:90;visibility:visible">
                  <v:imagedata r:id="rId45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5" o:spid="_x0000_i1067" type="#_x0000_t75" style="width:66pt;height:84.75pt;rotation:90;visibility:visible">
                  <v:imagedata r:id="rId46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1.000,00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24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center"/>
            </w:pP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t>INCHIODA TACCHI BRUSTIA PTP3000 CON CARICATORE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0" o:spid="_x0000_i1068" type="#_x0000_t75" style="width:57pt;height:73.5pt;rotation:90;visibility:visible">
                  <v:imagedata r:id="rId47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2.900,00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26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TOGLICHIODI ELETTRONIK 100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 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29" o:spid="_x0000_i1069" type="#_x0000_t75" style="width:67.5pt;height:91.5pt;rotation:90;visibility:visible">
                  <v:imagedata r:id="rId48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150,00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color w:val="000000"/>
              </w:rPr>
              <w:t>SMERIGLIACHIODI SILPAR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1" o:spid="_x0000_i1070" type="#_x0000_t75" style="width:69.75pt;height:74.25pt;rotation:90;visibility:visible">
                  <v:imagedata r:id="rId49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0" o:spid="_x0000_i1071" type="#_x0000_t75" style="width:66.75pt;height:84pt;rotation:90;visibility:visible">
                  <v:imagedata r:id="rId50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 xml:space="preserve"> €.  500,00</w:t>
            </w:r>
          </w:p>
        </w:tc>
      </w:tr>
      <w:tr w:rsidR="00881A86" w:rsidRPr="00C35F86" w:rsidTr="00230130">
        <w:trPr>
          <w:trHeight w:val="1256"/>
        </w:trPr>
        <w:tc>
          <w:tcPr>
            <w:tcW w:w="552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STIRASTIVALI 2 POS. TS106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2" o:spid="_x0000_i1072" type="#_x0000_t75" style="width:66pt;height:68.25pt;rotation:90;visibility:visible">
                  <v:imagedata r:id="rId51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31" o:spid="_x0000_i1073" type="#_x0000_t75" style="width:60pt;height:84.75pt;rotation:90;visibility:visible">
                  <v:imagedata r:id="rId52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 xml:space="preserve">  €. 1.500,00</w:t>
            </w:r>
          </w:p>
        </w:tc>
      </w:tr>
      <w:tr w:rsidR="00881A86" w:rsidRPr="00C35F86" w:rsidTr="00230130">
        <w:trPr>
          <w:trHeight w:val="17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29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CARDATRICE PER SOTTOPIEDE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49" o:spid="_x0000_i1074" type="#_x0000_t75" style="width:78pt;height:74.25pt;visibility:visible">
                  <v:imagedata r:id="rId53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noProof/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4" o:spid="_x0000_i1075" type="#_x0000_t75" style="width:81pt;height:75pt;visibility:visible">
                  <v:imagedata r:id="rId54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noWrap/>
            <w:vAlign w:val="center"/>
          </w:tcPr>
          <w:p w:rsidR="00881A86" w:rsidRDefault="00881A8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 xml:space="preserve">    €. 500,00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98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SPAZZOLONE PER FINISAGGIO</w:t>
            </w:r>
          </w:p>
        </w:tc>
        <w:tc>
          <w:tcPr>
            <w:tcW w:w="212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7" o:spid="_x0000_i1076" type="#_x0000_t75" style="width:80.25pt;height:58.5pt;visibility:visible">
                  <v:imagedata r:id="rId55" o:title=""/>
                </v:shape>
              </w:pict>
            </w:r>
          </w:p>
        </w:tc>
        <w:tc>
          <w:tcPr>
            <w:tcW w:w="20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6" o:spid="_x0000_i1077" type="#_x0000_t75" style="width:84pt;height:62.25pt;visibility:visible">
                  <v:imagedata r:id="rId56" o:title=""/>
                </v:shape>
              </w:pict>
            </w:r>
          </w:p>
        </w:tc>
        <w:tc>
          <w:tcPr>
            <w:tcW w:w="135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1.800,00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31</w:t>
            </w:r>
          </w:p>
        </w:tc>
        <w:tc>
          <w:tcPr>
            <w:tcW w:w="98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399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PISTOLE PER RITOCCHI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 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9" o:spid="_x0000_i1078" type="#_x0000_t75" style="width:84.75pt;height:63.75pt;visibility:visible">
                  <v:imagedata r:id="rId57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150,00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32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33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 xml:space="preserve"> 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34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FF0000"/>
              </w:rPr>
            </w:pPr>
            <w:r>
              <w:t>PRESSA INCOLLATRICE ALPE 120X52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5" o:spid="_x0000_i1079" type="#_x0000_t75" style="width:81pt;height:78.75pt;visibility:visible">
                  <v:imagedata r:id="rId58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3" o:spid="_x0000_i1080" type="#_x0000_t75" style="width:88.5pt;height:69.75pt;visibility:visible">
                  <v:imagedata r:id="rId59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1.500,00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TIMBRA FODERE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64" o:spid="_x0000_i1081" type="#_x0000_t75" style="width:81pt;height:79.5pt;rotation:90;visibility:visible">
                  <v:imagedata r:id="rId60" o:title=""/>
                </v:shape>
              </w:pic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58" o:spid="_x0000_i1082" type="#_x0000_t75" style="width:74.25pt;height:91.5pt;rotation:90;visibility:visible">
                  <v:imagedata r:id="rId61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2.500,00</w:t>
            </w:r>
          </w:p>
        </w:tc>
      </w:tr>
      <w:tr w:rsidR="00881A86" w:rsidRPr="00C35F86" w:rsidTr="00230130">
        <w:trPr>
          <w:trHeight w:val="315"/>
        </w:trPr>
        <w:tc>
          <w:tcPr>
            <w:tcW w:w="55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</w:tr>
      <w:tr w:rsidR="00881A86" w:rsidRPr="00C35F86" w:rsidTr="00230130">
        <w:trPr>
          <w:trHeight w:val="1808"/>
        </w:trPr>
        <w:tc>
          <w:tcPr>
            <w:tcW w:w="55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rPr>
                <w:color w:val="000000"/>
              </w:rPr>
              <w:t>37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>
              <w:t>2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rPr>
                <w:color w:val="000000"/>
              </w:rPr>
            </w:pPr>
            <w:r>
              <w:rPr>
                <w:color w:val="000000"/>
              </w:rPr>
              <w:t>MACCHINA DA CUCIRE ADLER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68" o:spid="_x0000_i1083" type="#_x0000_t75" style="width:86.25pt;height:75pt;rotation:90;visibility:visible">
                  <v:imagedata r:id="rId62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67" o:spid="_x0000_i1084" type="#_x0000_t75" style="width:90.75pt;height:84pt;visibility:visible">
                  <v:imagedata r:id="rId63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 xml:space="preserve"> €.  5.000,00</w:t>
            </w:r>
          </w:p>
        </w:tc>
      </w:tr>
      <w:tr w:rsidR="00881A86" w:rsidRPr="00C35F86" w:rsidTr="00230130">
        <w:trPr>
          <w:trHeight w:val="495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38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nil"/>
              <w:right w:val="nil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MACCHINA DA CUCIRE BERNINA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70" o:spid="_x0000_i1085" type="#_x0000_t75" style="width:78.75pt;height:78.75pt;rotation:90;visibility:visible">
                  <v:imagedata r:id="rId64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69" o:spid="_x0000_i1086" type="#_x0000_t75" style="width:90.75pt;height:75pt;visibility:visible">
                  <v:imagedata r:id="rId65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>
              <w:rPr>
                <w:color w:val="000000"/>
              </w:rPr>
              <w:t xml:space="preserve">    €.  500,00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39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41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center"/>
            </w:pP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42</w:t>
            </w:r>
          </w:p>
        </w:tc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t>3</w:t>
            </w:r>
          </w:p>
        </w:tc>
        <w:tc>
          <w:tcPr>
            <w:tcW w:w="3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TAVOLO DA TAGLIO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77" o:spid="_x0000_i1087" type="#_x0000_t75" style="width:93.75pt;height:69pt;visibility:visible">
                  <v:imagedata r:id="rId66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450,00</w:t>
            </w:r>
          </w:p>
        </w:tc>
      </w:tr>
      <w:tr w:rsidR="00881A86" w:rsidRPr="00C35F86" w:rsidTr="00230130">
        <w:trPr>
          <w:trHeight w:val="146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43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PLOTTER PNC1610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79" o:spid="_x0000_i1088" type="#_x0000_t75" style="width:84pt;height:65.25pt;rotation:180;visibility:visible">
                  <v:imagedata r:id="rId67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78" o:spid="_x0000_i1089" type="#_x0000_t75" style="width:84pt;height:1in;visibility:visible">
                  <v:imagedata r:id="rId68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1.000,00</w:t>
            </w:r>
          </w:p>
        </w:tc>
      </w:tr>
      <w:tr w:rsidR="00881A86" w:rsidRPr="00C35F86" w:rsidTr="00230130">
        <w:trPr>
          <w:trHeight w:val="185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44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TRASPORTATORE PER FINISAGGIO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1" o:spid="_x0000_i1090" type="#_x0000_t75" style="width:84pt;height:78.75pt;rotation:90;visibility:visible">
                  <v:imagedata r:id="rId69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0" o:spid="_x0000_i1091" type="#_x0000_t75" style="width:84pt;height:82.5pt;rotation:-90;visibility:visible">
                  <v:imagedata r:id="rId70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7.000,00</w:t>
            </w:r>
          </w:p>
        </w:tc>
      </w:tr>
      <w:tr w:rsidR="00881A86" w:rsidRPr="00C35F86" w:rsidTr="00230130">
        <w:trPr>
          <w:trHeight w:val="1958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TRASPORTATORE PER FONDO COMPLETA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3" o:spid="_x0000_i1092" type="#_x0000_t75" style="width:84.75pt;height:84.75pt;rotation:90;visibility:visible">
                  <v:imagedata r:id="rId71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2" o:spid="_x0000_i1093" type="#_x0000_t75" style="width:84pt;height:87pt;rotation:-90;visibility:visible">
                  <v:imagedata r:id="rId72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10.000,00</w:t>
            </w:r>
          </w:p>
        </w:tc>
      </w:tr>
      <w:tr w:rsidR="00881A86" w:rsidRPr="00C35F86" w:rsidTr="00230130">
        <w:trPr>
          <w:trHeight w:val="2109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46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t>COMPRESSORE CECCATO CON SERBATOIO VERTICALE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5" o:spid="_x0000_i1094" type="#_x0000_t75" style="width:99pt;height:71.25pt;rotation:90;visibility:visible">
                  <v:imagedata r:id="rId73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4" o:spid="_x0000_i1095" type="#_x0000_t75" style="width:93.75pt;height:87pt;rotation:90;visibility:visible">
                  <v:imagedata r:id="rId74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right"/>
            </w:pPr>
            <w:r w:rsidRPr="00C35F86">
              <w:t>€.  1.700,00</w:t>
            </w:r>
          </w:p>
        </w:tc>
      </w:tr>
      <w:tr w:rsidR="00881A86" w:rsidRPr="00C35F86" w:rsidTr="00230130">
        <w:trPr>
          <w:trHeight w:val="1697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47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REGGIATRICE COBER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7" o:spid="_x0000_i1096" type="#_x0000_t75" style="width:84.75pt;height:77.25pt;visibility:visible">
                  <v:imagedata r:id="rId75" o:title=""/>
                </v:shape>
              </w:pict>
            </w: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6" o:spid="_x0000_i1097" type="#_x0000_t75" style="width:90pt;height:78.75pt;visibility:visible">
                  <v:imagedata r:id="rId76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center"/>
            </w:pPr>
            <w:r w:rsidRPr="00C35F86">
              <w:rPr>
                <w:highlight w:val="yellow"/>
              </w:rPr>
              <w:t>€.</w:t>
            </w:r>
            <w:r w:rsidRPr="00C35F86">
              <w:t xml:space="preserve">  </w:t>
            </w:r>
          </w:p>
        </w:tc>
      </w:tr>
      <w:tr w:rsidR="00881A86" w:rsidRPr="00C35F86" w:rsidTr="00230130">
        <w:trPr>
          <w:trHeight w:val="1693"/>
        </w:trPr>
        <w:tc>
          <w:tcPr>
            <w:tcW w:w="5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48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SPARA BOLLETTE MAESTRI</w:t>
            </w:r>
          </w:p>
        </w:tc>
        <w:tc>
          <w:tcPr>
            <w:tcW w:w="21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8" o:spid="_x0000_i1098" type="#_x0000_t75" style="width:90pt;height:73.5pt;visibility:visible">
                  <v:imagedata r:id="rId77" o:title=""/>
                </v:shape>
              </w:pict>
            </w:r>
          </w:p>
        </w:tc>
        <w:tc>
          <w:tcPr>
            <w:tcW w:w="1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center"/>
            </w:pPr>
            <w:r w:rsidRPr="00C35F86">
              <w:rPr>
                <w:highlight w:val="yellow"/>
              </w:rPr>
              <w:t>€.</w:t>
            </w:r>
            <w:r w:rsidRPr="00C35F86">
              <w:t xml:space="preserve">  </w:t>
            </w:r>
          </w:p>
        </w:tc>
      </w:tr>
      <w:tr w:rsidR="00881A86" w:rsidRPr="00C35F86" w:rsidTr="00230130">
        <w:trPr>
          <w:trHeight w:val="183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49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BILANCIA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spacing w:after="0"/>
            </w:pPr>
            <w:bookmarkStart w:id="0" w:name="_GoBack"/>
            <w:bookmarkEnd w:id="0"/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 w:rsidRPr="00C35F86">
              <w:rPr>
                <w:noProof/>
                <w:color w:val="000000"/>
                <w:lang w:val="en-US" w:eastAsia="en-US"/>
              </w:rPr>
              <w:pict>
                <v:shape id="Immagine 89" o:spid="_x0000_i1099" type="#_x0000_t75" style="width:84pt;height:89.25pt;rotation:-90;visibility:visible">
                  <v:imagedata r:id="rId78" o:title=""/>
                </v:shape>
              </w:pict>
            </w: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center"/>
            </w:pPr>
            <w:r w:rsidRPr="00C35F86">
              <w:rPr>
                <w:highlight w:val="yellow"/>
              </w:rPr>
              <w:t>€.</w:t>
            </w:r>
            <w:r w:rsidRPr="00C35F86">
              <w:t xml:space="preserve">  </w:t>
            </w:r>
          </w:p>
        </w:tc>
      </w:tr>
      <w:tr w:rsidR="00881A86" w:rsidRPr="00C35F86" w:rsidTr="00230130">
        <w:trPr>
          <w:trHeight w:val="1701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  <w:r>
              <w:rPr>
                <w:color w:val="000000"/>
              </w:rPr>
              <w:t>PROGRAMMA TORIELLI</w:t>
            </w: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center"/>
            </w:pPr>
            <w:r w:rsidRPr="00C35F86">
              <w:rPr>
                <w:highlight w:val="yellow"/>
              </w:rPr>
              <w:t>€.</w:t>
            </w:r>
            <w:r w:rsidRPr="00C35F86">
              <w:t xml:space="preserve">  </w:t>
            </w:r>
          </w:p>
        </w:tc>
      </w:tr>
      <w:tr w:rsidR="00881A86" w:rsidRPr="00C35F86" w:rsidTr="00230130">
        <w:trPr>
          <w:trHeight w:val="300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jc w:val="center"/>
              <w:rPr>
                <w:color w:val="000000"/>
              </w:rPr>
            </w:pPr>
          </w:p>
        </w:tc>
        <w:tc>
          <w:tcPr>
            <w:tcW w:w="3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1A86" w:rsidRDefault="00881A86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1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1A86" w:rsidRPr="00C35F86" w:rsidRDefault="00881A86">
            <w:pPr>
              <w:jc w:val="center"/>
            </w:pPr>
          </w:p>
        </w:tc>
      </w:tr>
    </w:tbl>
    <w:p w:rsidR="00881A86" w:rsidRDefault="00881A86" w:rsidP="00230130">
      <w:pPr>
        <w:spacing w:line="480" w:lineRule="exact"/>
        <w:ind w:left="142" w:right="-994" w:firstLine="27"/>
        <w:rPr>
          <w:rFonts w:ascii="Times New Roman" w:hAnsi="Times New Roman"/>
          <w:b/>
          <w:sz w:val="24"/>
          <w:szCs w:val="24"/>
        </w:rPr>
      </w:pPr>
    </w:p>
    <w:p w:rsidR="00881A86" w:rsidRDefault="00881A86" w:rsidP="00230130">
      <w:pPr>
        <w:spacing w:line="480" w:lineRule="exact"/>
        <w:ind w:left="142" w:right="-994" w:firstLine="27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:rsidR="00881A86" w:rsidRDefault="00881A86"/>
    <w:sectPr w:rsidR="00881A86" w:rsidSect="009A35D1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web"/>
  <w:zoom w:percent="150"/>
  <w:defaultTabStop w:val="708"/>
  <w:hyphenationZone w:val="283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30130"/>
    <w:rsid w:val="00230130"/>
    <w:rsid w:val="00881A86"/>
    <w:rsid w:val="009A35D1"/>
    <w:rsid w:val="00C35F86"/>
    <w:rsid w:val="00CB60B7"/>
    <w:rsid w:val="00D61BA4"/>
    <w:rsid w:val="00EF53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0130"/>
    <w:pPr>
      <w:spacing w:after="200" w:line="276" w:lineRule="auto"/>
    </w:pPr>
    <w:rPr>
      <w:rFonts w:eastAsia="Times New Roman"/>
      <w:lang w:val="it-IT" w:eastAsia="it-IT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2301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30130"/>
    <w:rPr>
      <w:rFonts w:ascii="Tahoma" w:hAnsi="Tahoma" w:cs="Tahoma"/>
      <w:sz w:val="16"/>
      <w:szCs w:val="16"/>
      <w:lang w:eastAsia="it-I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5589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63" Type="http://schemas.openxmlformats.org/officeDocument/2006/relationships/image" Target="media/image60.jpeg"/><Relationship Id="rId68" Type="http://schemas.openxmlformats.org/officeDocument/2006/relationships/image" Target="media/image65.jpeg"/><Relationship Id="rId76" Type="http://schemas.openxmlformats.org/officeDocument/2006/relationships/image" Target="media/image73.jpeg"/><Relationship Id="rId7" Type="http://schemas.openxmlformats.org/officeDocument/2006/relationships/image" Target="media/image4.jpeg"/><Relationship Id="rId71" Type="http://schemas.openxmlformats.org/officeDocument/2006/relationships/image" Target="media/image68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image" Target="media/image63.jpeg"/><Relationship Id="rId74" Type="http://schemas.openxmlformats.org/officeDocument/2006/relationships/image" Target="media/image71.jpeg"/><Relationship Id="rId79" Type="http://schemas.openxmlformats.org/officeDocument/2006/relationships/fontTable" Target="fontTable.xml"/><Relationship Id="rId5" Type="http://schemas.openxmlformats.org/officeDocument/2006/relationships/image" Target="media/image2.jpeg"/><Relationship Id="rId61" Type="http://schemas.openxmlformats.org/officeDocument/2006/relationships/image" Target="media/image58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image" Target="media/image57.jpeg"/><Relationship Id="rId65" Type="http://schemas.openxmlformats.org/officeDocument/2006/relationships/image" Target="media/image62.jpeg"/><Relationship Id="rId73" Type="http://schemas.openxmlformats.org/officeDocument/2006/relationships/image" Target="media/image70.jpeg"/><Relationship Id="rId78" Type="http://schemas.openxmlformats.org/officeDocument/2006/relationships/image" Target="media/image75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64" Type="http://schemas.openxmlformats.org/officeDocument/2006/relationships/image" Target="media/image61.jpeg"/><Relationship Id="rId69" Type="http://schemas.openxmlformats.org/officeDocument/2006/relationships/image" Target="media/image66.jpeg"/><Relationship Id="rId77" Type="http://schemas.openxmlformats.org/officeDocument/2006/relationships/image" Target="media/image74.jpeg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72" Type="http://schemas.openxmlformats.org/officeDocument/2006/relationships/image" Target="media/image69.jpeg"/><Relationship Id="rId80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Relationship Id="rId67" Type="http://schemas.openxmlformats.org/officeDocument/2006/relationships/image" Target="media/image64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62" Type="http://schemas.openxmlformats.org/officeDocument/2006/relationships/image" Target="media/image59.jpeg"/><Relationship Id="rId70" Type="http://schemas.openxmlformats.org/officeDocument/2006/relationships/image" Target="media/image67.jpeg"/><Relationship Id="rId75" Type="http://schemas.openxmlformats.org/officeDocument/2006/relationships/image" Target="media/image72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5</Pages>
  <Words>344</Words>
  <Characters>1964</Characters>
  <Application>Microsoft Office Outlook</Application>
  <DocSecurity>0</DocSecurity>
  <Lines>0</Lines>
  <Paragraphs>0</Paragraphs>
  <ScaleCrop>false</ScaleCrop>
  <Company>HP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DIDOEV@NETVIGATOR.COM</cp:lastModifiedBy>
  <cp:revision>3</cp:revision>
  <dcterms:created xsi:type="dcterms:W3CDTF">2019-01-24T08:21:00Z</dcterms:created>
  <dcterms:modified xsi:type="dcterms:W3CDTF">2019-01-24T14:50:00Z</dcterms:modified>
</cp:coreProperties>
</file>